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DA" w:rsidRPr="00021826" w:rsidRDefault="009F2CDA" w:rsidP="000F5647">
      <w:pPr>
        <w:jc w:val="center"/>
        <w:rPr>
          <w:rFonts w:cs="Times New Roman"/>
          <w:b/>
          <w:bCs/>
          <w:sz w:val="36"/>
          <w:szCs w:val="36"/>
        </w:rPr>
      </w:pPr>
      <w:r w:rsidRPr="00021826">
        <w:rPr>
          <w:rFonts w:ascii="宋体" w:hAnsi="宋体" w:cs="宋体" w:hint="eastAsia"/>
          <w:b/>
          <w:bCs/>
          <w:noProof/>
          <w:sz w:val="36"/>
          <w:szCs w:val="36"/>
        </w:rPr>
        <w:t>出口食品监督抽检实施流程图</w:t>
      </w:r>
    </w:p>
    <w:p w:rsidR="009F2CDA" w:rsidRDefault="009F2CDA" w:rsidP="000F5647">
      <w:pPr>
        <w:rPr>
          <w:rFonts w:cs="Times New Roman"/>
        </w:rPr>
      </w:pPr>
    </w:p>
    <w:p w:rsidR="009F2CDA" w:rsidRPr="00F054B7" w:rsidRDefault="009F2CDA" w:rsidP="00F054B7">
      <w:pPr>
        <w:rPr>
          <w:rFonts w:cs="Times New Roman"/>
        </w:rPr>
      </w:pPr>
    </w:p>
    <w:p w:rsidR="009F2CDA" w:rsidRPr="00F054B7" w:rsidRDefault="009F2CDA" w:rsidP="00821689">
      <w:pPr>
        <w:jc w:val="center"/>
        <w:rPr>
          <w:rFonts w:cs="Times New Roman"/>
        </w:rPr>
      </w:pPr>
      <w:r>
        <w:object w:dxaOrig="8134" w:dyaOrig="115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75pt;height:474pt" o:ole="">
            <v:imagedata r:id="rId7" o:title=""/>
          </v:shape>
          <o:OLEObject Type="Embed" ProgID="Visio.Drawing.11" ShapeID="_x0000_i1025" DrawAspect="Content" ObjectID="_1537600393" r:id="rId8"/>
        </w:object>
      </w:r>
    </w:p>
    <w:p w:rsidR="009F2CDA" w:rsidRDefault="009F2CDA" w:rsidP="00F054B7">
      <w:pPr>
        <w:rPr>
          <w:rFonts w:cs="Times New Roman"/>
        </w:rPr>
      </w:pPr>
    </w:p>
    <w:p w:rsidR="009F2CDA" w:rsidRDefault="009F2CDA" w:rsidP="00F054B7">
      <w:pPr>
        <w:rPr>
          <w:rFonts w:cs="Times New Roman"/>
        </w:rPr>
      </w:pPr>
    </w:p>
    <w:p w:rsidR="009F2CDA" w:rsidRPr="00F054B7" w:rsidRDefault="009F2CDA" w:rsidP="00D55233">
      <w:pPr>
        <w:rPr>
          <w:rFonts w:cs="Times New Roman"/>
        </w:rPr>
      </w:pPr>
      <w:bookmarkStart w:id="0" w:name="_GoBack"/>
      <w:bookmarkEnd w:id="0"/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9F2CDA" w:rsidRPr="00F054B7" w:rsidSect="000F5647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CDA" w:rsidRDefault="009F2CDA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F2CDA" w:rsidRDefault="009F2CDA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CDA" w:rsidRDefault="009F2CDA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F2CDA" w:rsidRDefault="009F2CDA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08DA"/>
    <w:rsid w:val="00007102"/>
    <w:rsid w:val="00016D22"/>
    <w:rsid w:val="00021826"/>
    <w:rsid w:val="00022A44"/>
    <w:rsid w:val="00027FAE"/>
    <w:rsid w:val="00033685"/>
    <w:rsid w:val="00053365"/>
    <w:rsid w:val="000971F9"/>
    <w:rsid w:val="000A26E9"/>
    <w:rsid w:val="000A5A18"/>
    <w:rsid w:val="000B0F3B"/>
    <w:rsid w:val="000E52E4"/>
    <w:rsid w:val="000F3AF2"/>
    <w:rsid w:val="000F5647"/>
    <w:rsid w:val="00105230"/>
    <w:rsid w:val="0015656F"/>
    <w:rsid w:val="001802D5"/>
    <w:rsid w:val="001872A0"/>
    <w:rsid w:val="001B3CD0"/>
    <w:rsid w:val="001B616E"/>
    <w:rsid w:val="001C1AD4"/>
    <w:rsid w:val="00201A19"/>
    <w:rsid w:val="002442DA"/>
    <w:rsid w:val="00244A41"/>
    <w:rsid w:val="00262939"/>
    <w:rsid w:val="00290722"/>
    <w:rsid w:val="00293325"/>
    <w:rsid w:val="002D5C17"/>
    <w:rsid w:val="002F07AC"/>
    <w:rsid w:val="003312AB"/>
    <w:rsid w:val="00352C33"/>
    <w:rsid w:val="0035393E"/>
    <w:rsid w:val="003714CF"/>
    <w:rsid w:val="00387601"/>
    <w:rsid w:val="00391517"/>
    <w:rsid w:val="0039161B"/>
    <w:rsid w:val="003A5B41"/>
    <w:rsid w:val="003C5C99"/>
    <w:rsid w:val="003D66F9"/>
    <w:rsid w:val="00401FA9"/>
    <w:rsid w:val="00411F6C"/>
    <w:rsid w:val="00447562"/>
    <w:rsid w:val="00456F7B"/>
    <w:rsid w:val="00480FD5"/>
    <w:rsid w:val="00484A7C"/>
    <w:rsid w:val="00486222"/>
    <w:rsid w:val="004C434C"/>
    <w:rsid w:val="004D3A76"/>
    <w:rsid w:val="004F334B"/>
    <w:rsid w:val="005009D5"/>
    <w:rsid w:val="00502DF2"/>
    <w:rsid w:val="005076D1"/>
    <w:rsid w:val="005103A5"/>
    <w:rsid w:val="00515515"/>
    <w:rsid w:val="005232F7"/>
    <w:rsid w:val="00524466"/>
    <w:rsid w:val="00550939"/>
    <w:rsid w:val="00593947"/>
    <w:rsid w:val="005B5EEC"/>
    <w:rsid w:val="005C326C"/>
    <w:rsid w:val="005C38DF"/>
    <w:rsid w:val="005F081E"/>
    <w:rsid w:val="005F4DDA"/>
    <w:rsid w:val="005F6C16"/>
    <w:rsid w:val="006224FE"/>
    <w:rsid w:val="00624DC7"/>
    <w:rsid w:val="006475BE"/>
    <w:rsid w:val="00661C12"/>
    <w:rsid w:val="00665C84"/>
    <w:rsid w:val="00675449"/>
    <w:rsid w:val="00676025"/>
    <w:rsid w:val="006A2D9D"/>
    <w:rsid w:val="006B4346"/>
    <w:rsid w:val="006B63DB"/>
    <w:rsid w:val="006C1433"/>
    <w:rsid w:val="00705A36"/>
    <w:rsid w:val="00707C99"/>
    <w:rsid w:val="00757DDB"/>
    <w:rsid w:val="0076286A"/>
    <w:rsid w:val="00763E96"/>
    <w:rsid w:val="007E2240"/>
    <w:rsid w:val="008029A7"/>
    <w:rsid w:val="00807140"/>
    <w:rsid w:val="00817110"/>
    <w:rsid w:val="00821689"/>
    <w:rsid w:val="00855FFA"/>
    <w:rsid w:val="0086331C"/>
    <w:rsid w:val="0087320E"/>
    <w:rsid w:val="00880DE8"/>
    <w:rsid w:val="00894895"/>
    <w:rsid w:val="008A6EA0"/>
    <w:rsid w:val="008B7919"/>
    <w:rsid w:val="008B7EAF"/>
    <w:rsid w:val="008E4D52"/>
    <w:rsid w:val="0092425C"/>
    <w:rsid w:val="00954D8C"/>
    <w:rsid w:val="00966CDA"/>
    <w:rsid w:val="0096771D"/>
    <w:rsid w:val="0098273D"/>
    <w:rsid w:val="009A0213"/>
    <w:rsid w:val="009B4388"/>
    <w:rsid w:val="009C5785"/>
    <w:rsid w:val="009D69B0"/>
    <w:rsid w:val="009F2CDA"/>
    <w:rsid w:val="009F2FCE"/>
    <w:rsid w:val="00A14AEA"/>
    <w:rsid w:val="00A21216"/>
    <w:rsid w:val="00A22BCC"/>
    <w:rsid w:val="00A2772E"/>
    <w:rsid w:val="00A3467B"/>
    <w:rsid w:val="00A50687"/>
    <w:rsid w:val="00A62526"/>
    <w:rsid w:val="00A64E5A"/>
    <w:rsid w:val="00A7733B"/>
    <w:rsid w:val="00A81068"/>
    <w:rsid w:val="00A835CF"/>
    <w:rsid w:val="00AB4C93"/>
    <w:rsid w:val="00AB59C8"/>
    <w:rsid w:val="00AC0CDC"/>
    <w:rsid w:val="00B0329E"/>
    <w:rsid w:val="00B27A2D"/>
    <w:rsid w:val="00B423E2"/>
    <w:rsid w:val="00B46185"/>
    <w:rsid w:val="00B536D5"/>
    <w:rsid w:val="00B5461E"/>
    <w:rsid w:val="00B54D73"/>
    <w:rsid w:val="00B71A70"/>
    <w:rsid w:val="00B86647"/>
    <w:rsid w:val="00BB1303"/>
    <w:rsid w:val="00BB3758"/>
    <w:rsid w:val="00BE7F13"/>
    <w:rsid w:val="00C055A6"/>
    <w:rsid w:val="00C32FBF"/>
    <w:rsid w:val="00C40F02"/>
    <w:rsid w:val="00C464B1"/>
    <w:rsid w:val="00C746B7"/>
    <w:rsid w:val="00C77F45"/>
    <w:rsid w:val="00C906FC"/>
    <w:rsid w:val="00CA62F9"/>
    <w:rsid w:val="00CA7AE3"/>
    <w:rsid w:val="00CB5C4A"/>
    <w:rsid w:val="00CC338D"/>
    <w:rsid w:val="00CC5ECF"/>
    <w:rsid w:val="00CF2B54"/>
    <w:rsid w:val="00CF3717"/>
    <w:rsid w:val="00D001D8"/>
    <w:rsid w:val="00D34408"/>
    <w:rsid w:val="00D37D91"/>
    <w:rsid w:val="00D55233"/>
    <w:rsid w:val="00D70DB2"/>
    <w:rsid w:val="00D724FB"/>
    <w:rsid w:val="00D76645"/>
    <w:rsid w:val="00D85126"/>
    <w:rsid w:val="00D87B16"/>
    <w:rsid w:val="00DA3BEB"/>
    <w:rsid w:val="00DA6E82"/>
    <w:rsid w:val="00DA7FB7"/>
    <w:rsid w:val="00DB416F"/>
    <w:rsid w:val="00DB72E5"/>
    <w:rsid w:val="00DD43AF"/>
    <w:rsid w:val="00DF7B83"/>
    <w:rsid w:val="00E0785A"/>
    <w:rsid w:val="00E34EE6"/>
    <w:rsid w:val="00E4533D"/>
    <w:rsid w:val="00E54C5F"/>
    <w:rsid w:val="00E6313F"/>
    <w:rsid w:val="00E80581"/>
    <w:rsid w:val="00E86C31"/>
    <w:rsid w:val="00E92FB8"/>
    <w:rsid w:val="00E96B8D"/>
    <w:rsid w:val="00EC71D8"/>
    <w:rsid w:val="00ED0FB7"/>
    <w:rsid w:val="00F054B7"/>
    <w:rsid w:val="00F73CFD"/>
    <w:rsid w:val="00F82617"/>
    <w:rsid w:val="00F84518"/>
    <w:rsid w:val="00FC3EB7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styleId="NormalWeb">
    <w:name w:val="Normal (Web)"/>
    <w:basedOn w:val="Normal"/>
    <w:uiPriority w:val="99"/>
    <w:locked/>
    <w:rsid w:val="000008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10</Words>
  <Characters>62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出口食品监督抽检</dc:title>
  <dc:subject/>
  <dc:creator>Administrator</dc:creator>
  <cp:keywords/>
  <dc:description/>
  <cp:lastModifiedBy>Administrator</cp:lastModifiedBy>
  <cp:revision>4</cp:revision>
  <cp:lastPrinted>2015-07-29T07:14:00Z</cp:lastPrinted>
  <dcterms:created xsi:type="dcterms:W3CDTF">2015-10-23T06:37:00Z</dcterms:created>
  <dcterms:modified xsi:type="dcterms:W3CDTF">2016-10-10T02:27:00Z</dcterms:modified>
</cp:coreProperties>
</file>