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8DC" w:rsidRDefault="00DF08DC" w:rsidP="002E338B">
      <w:pPr>
        <w:jc w:val="center"/>
        <w:rPr>
          <w:rFonts w:cs="宋体"/>
          <w:b/>
          <w:bCs/>
          <w:sz w:val="36"/>
          <w:szCs w:val="36"/>
        </w:rPr>
      </w:pPr>
      <w:r>
        <w:rPr>
          <w:rFonts w:cs="宋体" w:hint="eastAsia"/>
          <w:b/>
          <w:bCs/>
          <w:sz w:val="36"/>
          <w:szCs w:val="36"/>
        </w:rPr>
        <w:t>进出口食品风险监控权力流程图</w:t>
      </w:r>
    </w:p>
    <w:p w:rsidR="00DF08DC" w:rsidRPr="00221E09" w:rsidRDefault="00DF08DC" w:rsidP="002E338B">
      <w:pPr>
        <w:jc w:val="center"/>
        <w:rPr>
          <w:rFonts w:cs="宋体"/>
          <w:b/>
          <w:bCs/>
          <w:sz w:val="36"/>
          <w:szCs w:val="36"/>
        </w:rPr>
      </w:pPr>
      <w:r>
        <w:object w:dxaOrig="2890" w:dyaOrig="71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4.75pt;height:357.75pt" o:ole="">
            <v:imagedata r:id="rId7" o:title=""/>
          </v:shape>
          <o:OLEObject Type="Embed" ProgID="Visio.Drawing.11" ShapeID="_x0000_i1025" DrawAspect="Content" ObjectID="_1537613508" r:id="rId8"/>
        </w:object>
      </w:r>
    </w:p>
    <w:p w:rsidR="00DF08DC" w:rsidRDefault="00DF08DC" w:rsidP="002E338B">
      <w:pPr>
        <w:jc w:val="center"/>
        <w:rPr>
          <w:rFonts w:cs="宋体"/>
          <w:b/>
          <w:bCs/>
          <w:sz w:val="36"/>
          <w:szCs w:val="36"/>
        </w:rPr>
      </w:pPr>
    </w:p>
    <w:p w:rsidR="00DF08DC" w:rsidRDefault="00DF08DC" w:rsidP="00494F7E">
      <w:pPr>
        <w:snapToGrid w:val="0"/>
        <w:spacing w:line="260" w:lineRule="exact"/>
        <w:jc w:val="left"/>
        <w:rPr>
          <w:rFonts w:cs="Times New Roman"/>
          <w:b/>
          <w:bCs/>
          <w:sz w:val="36"/>
          <w:szCs w:val="36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监督渠道：宝坻局投诉举报电话</w:t>
      </w:r>
      <w:r>
        <w:rPr>
          <w:rFonts w:ascii="仿宋" w:eastAsia="仿宋" w:hAnsi="仿宋"/>
          <w:sz w:val="18"/>
          <w:szCs w:val="18"/>
          <w:lang w:val="zh-CN"/>
        </w:rPr>
        <w:t>022-82683462</w:t>
      </w:r>
    </w:p>
    <w:sectPr w:rsidR="00DF08DC" w:rsidSect="002E338B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8DC" w:rsidRDefault="00DF08DC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F08DC" w:rsidRDefault="00DF08DC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8DC" w:rsidRDefault="00DF08DC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F08DC" w:rsidRDefault="00DF08DC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Heading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Heading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Heading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22A44"/>
    <w:rsid w:val="00033685"/>
    <w:rsid w:val="00035EBF"/>
    <w:rsid w:val="00053365"/>
    <w:rsid w:val="000A26E9"/>
    <w:rsid w:val="000A5A18"/>
    <w:rsid w:val="000D114B"/>
    <w:rsid w:val="000E15C6"/>
    <w:rsid w:val="00182063"/>
    <w:rsid w:val="001872A0"/>
    <w:rsid w:val="001B3CD0"/>
    <w:rsid w:val="001C0CD6"/>
    <w:rsid w:val="001D4D87"/>
    <w:rsid w:val="00221E09"/>
    <w:rsid w:val="00244A41"/>
    <w:rsid w:val="00290722"/>
    <w:rsid w:val="002D5C17"/>
    <w:rsid w:val="002E338B"/>
    <w:rsid w:val="003312AB"/>
    <w:rsid w:val="00343EB9"/>
    <w:rsid w:val="00391517"/>
    <w:rsid w:val="003C5C99"/>
    <w:rsid w:val="00401FA9"/>
    <w:rsid w:val="00441E49"/>
    <w:rsid w:val="00456F7B"/>
    <w:rsid w:val="00494F7E"/>
    <w:rsid w:val="00495FD5"/>
    <w:rsid w:val="004C434C"/>
    <w:rsid w:val="00523F02"/>
    <w:rsid w:val="00565582"/>
    <w:rsid w:val="005B5EEC"/>
    <w:rsid w:val="005C38DF"/>
    <w:rsid w:val="005F4DDA"/>
    <w:rsid w:val="005F6C16"/>
    <w:rsid w:val="00624999"/>
    <w:rsid w:val="006475BE"/>
    <w:rsid w:val="00661C12"/>
    <w:rsid w:val="00670760"/>
    <w:rsid w:val="006A2D9D"/>
    <w:rsid w:val="006B63DB"/>
    <w:rsid w:val="006C1433"/>
    <w:rsid w:val="006D4EAA"/>
    <w:rsid w:val="00763E96"/>
    <w:rsid w:val="007C52A7"/>
    <w:rsid w:val="008054AC"/>
    <w:rsid w:val="008211D2"/>
    <w:rsid w:val="00876CD6"/>
    <w:rsid w:val="0092425C"/>
    <w:rsid w:val="00966CDA"/>
    <w:rsid w:val="0098273D"/>
    <w:rsid w:val="009C5785"/>
    <w:rsid w:val="009D69B0"/>
    <w:rsid w:val="009E4BF2"/>
    <w:rsid w:val="009F2FCE"/>
    <w:rsid w:val="00A31774"/>
    <w:rsid w:val="00A343C5"/>
    <w:rsid w:val="00A3467B"/>
    <w:rsid w:val="00A7733B"/>
    <w:rsid w:val="00A81068"/>
    <w:rsid w:val="00AB59C8"/>
    <w:rsid w:val="00AC4B91"/>
    <w:rsid w:val="00AE5AE7"/>
    <w:rsid w:val="00B0329E"/>
    <w:rsid w:val="00B31A8C"/>
    <w:rsid w:val="00B423E2"/>
    <w:rsid w:val="00B46185"/>
    <w:rsid w:val="00B54D73"/>
    <w:rsid w:val="00B71A70"/>
    <w:rsid w:val="00B86647"/>
    <w:rsid w:val="00BB3758"/>
    <w:rsid w:val="00BE7F13"/>
    <w:rsid w:val="00C1408E"/>
    <w:rsid w:val="00C464B1"/>
    <w:rsid w:val="00C508F9"/>
    <w:rsid w:val="00C746B7"/>
    <w:rsid w:val="00C77CE2"/>
    <w:rsid w:val="00CA7AE3"/>
    <w:rsid w:val="00CB5C4A"/>
    <w:rsid w:val="00CF2B54"/>
    <w:rsid w:val="00D33E89"/>
    <w:rsid w:val="00D3785D"/>
    <w:rsid w:val="00D76645"/>
    <w:rsid w:val="00D87B16"/>
    <w:rsid w:val="00DA6E82"/>
    <w:rsid w:val="00DA7FB7"/>
    <w:rsid w:val="00DB66B4"/>
    <w:rsid w:val="00DD43AF"/>
    <w:rsid w:val="00DE67B7"/>
    <w:rsid w:val="00DF08DC"/>
    <w:rsid w:val="00E0785A"/>
    <w:rsid w:val="00E34EE6"/>
    <w:rsid w:val="00E54C5F"/>
    <w:rsid w:val="00E6313F"/>
    <w:rsid w:val="00E80581"/>
    <w:rsid w:val="00E86C31"/>
    <w:rsid w:val="00E96B8D"/>
    <w:rsid w:val="00ED0FB7"/>
    <w:rsid w:val="00F12B12"/>
    <w:rsid w:val="00F73CFD"/>
    <w:rsid w:val="00FE4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Heading3">
    <w:name w:val="heading 3"/>
    <w:basedOn w:val="Heading1"/>
    <w:next w:val="Normal"/>
    <w:link w:val="Heading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Heading4">
    <w:name w:val="heading 4"/>
    <w:basedOn w:val="Heading1"/>
    <w:next w:val="Normal"/>
    <w:link w:val="Heading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TableGrid">
    <w:name w:val="Table Grid"/>
    <w:basedOn w:val="TableNormal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475BE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B59C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B59C8"/>
    <w:rPr>
      <w:rFonts w:cs="Times New Roman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DA6E82"/>
    <w:rPr>
      <w:rFonts w:ascii="宋体" w:hAnsi="Courier New" w:cs="宋体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A6E82"/>
    <w:rPr>
      <w:rFonts w:ascii="宋体" w:eastAsia="宋体" w:hAnsi="Courier New" w:cs="宋体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920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10</Words>
  <Characters>60</Characters>
  <Application>Microsoft Office Outlook</Application>
  <DocSecurity>0</DocSecurity>
  <Lines>0</Lines>
  <Paragraphs>0</Paragraphs>
  <ScaleCrop>false</ScaleCrop>
  <Company>mycomputer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退运 (是否单列？还是归为检疫检疫后续处理的一个环节或者行政处罚的手段？)</dc:title>
  <dc:subject/>
  <dc:creator>Administrator</dc:creator>
  <cp:keywords/>
  <dc:description/>
  <cp:lastModifiedBy>Administrator</cp:lastModifiedBy>
  <cp:revision>4</cp:revision>
  <dcterms:created xsi:type="dcterms:W3CDTF">2015-10-25T23:11:00Z</dcterms:created>
  <dcterms:modified xsi:type="dcterms:W3CDTF">2016-10-10T06:05:00Z</dcterms:modified>
</cp:coreProperties>
</file>