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E90" w:rsidRPr="00755171" w:rsidRDefault="00250E90" w:rsidP="009032EE">
      <w:pPr>
        <w:jc w:val="center"/>
        <w:rPr>
          <w:rFonts w:cs="Times New Roman"/>
          <w:b/>
          <w:bCs/>
          <w:sz w:val="36"/>
          <w:szCs w:val="36"/>
        </w:rPr>
      </w:pPr>
      <w:r w:rsidRPr="00755171">
        <w:rPr>
          <w:rFonts w:cs="宋体" w:hint="eastAsia"/>
          <w:b/>
          <w:bCs/>
          <w:sz w:val="36"/>
          <w:szCs w:val="36"/>
        </w:rPr>
        <w:t>出口食品生产企业国外卫生注册推荐权力运行流程图</w:t>
      </w:r>
    </w:p>
    <w:p w:rsidR="00250E90" w:rsidRPr="00755171" w:rsidRDefault="00250E90" w:rsidP="00195443">
      <w:pPr>
        <w:widowControl/>
        <w:spacing w:line="360" w:lineRule="atLeast"/>
        <w:ind w:firstLineChars="250" w:firstLine="31680"/>
        <w:rPr>
          <w:rFonts w:cs="Times New Roman"/>
          <w:noProof/>
          <w:sz w:val="28"/>
          <w:szCs w:val="28"/>
        </w:rPr>
      </w:pPr>
    </w:p>
    <w:p w:rsidR="00250E90" w:rsidRPr="00755171" w:rsidRDefault="00250E90" w:rsidP="00C272DF">
      <w:pPr>
        <w:widowControl/>
        <w:spacing w:line="360" w:lineRule="atLeast"/>
        <w:ind w:firstLineChars="250" w:firstLine="31680"/>
        <w:rPr>
          <w:rFonts w:cs="Times New Roman"/>
          <w:noProof/>
          <w:sz w:val="28"/>
          <w:szCs w:val="28"/>
        </w:rPr>
      </w:pPr>
      <w:r>
        <w:rPr>
          <w:noProof/>
        </w:rPr>
        <w:pict>
          <v:group id="组合 455" o:spid="_x0000_s1026" style="position:absolute;left:0;text-align:left;margin-left:94.8pt;margin-top:3.95pt;width:289.95pt;height:334.3pt;z-index:251658240" coordorigin="3223,3643" coordsize="5799,6686">
            <v:rect id="Rectangle 4" o:spid="_x0000_s1027" style="position:absolute;left:4522;top:8831;width:1081;height:467;visibility:visible" stroked="f">
              <v:textbox>
                <w:txbxContent>
                  <w:p w:rsidR="00250E90" w:rsidRPr="002F339B" w:rsidRDefault="00250E90" w:rsidP="00B62960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2F339B">
                      <w:rPr>
                        <w:rFonts w:ascii="仿宋_GB2312" w:eastAsia="仿宋_GB2312" w:cs="仿宋_GB2312" w:hint="eastAsia"/>
                      </w:rPr>
                      <w:t>验证</w:t>
                    </w:r>
                  </w:p>
                </w:txbxContent>
              </v:textbox>
            </v:rect>
            <v:rect id="Rectangle 5" o:spid="_x0000_s1028" style="position:absolute;left:6350;top:8852;width:1081;height:465;visibility:visible" stroked="f">
              <v:textbox>
                <w:txbxContent>
                  <w:p w:rsidR="00250E90" w:rsidRPr="002F339B" w:rsidRDefault="00250E90" w:rsidP="00B62960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2F339B">
                      <w:rPr>
                        <w:rFonts w:ascii="仿宋_GB2312" w:eastAsia="仿宋_GB2312" w:cs="仿宋_GB2312" w:hint="eastAsia"/>
                      </w:rPr>
                      <w:t>验证</w:t>
                    </w:r>
                  </w:p>
                </w:txbxContent>
              </v:textbox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style="position:absolute;left:5143;top:3643;width:1688;height:780;visibility:visible">
              <v:textbox>
                <w:txbxContent>
                  <w:p w:rsidR="00250E90" w:rsidRPr="002F339B" w:rsidRDefault="00250E90" w:rsidP="00B62960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2F339B">
                      <w:rPr>
                        <w:rFonts w:ascii="仿宋_GB2312" w:eastAsia="仿宋_GB2312" w:cs="仿宋_GB2312" w:hint="eastAsia"/>
                      </w:rPr>
                      <w:t>获备案企业对外注册申请</w:t>
                    </w:r>
                  </w:p>
                </w:txbxContent>
              </v:textbox>
            </v:shape>
            <v:line id="Line 7" o:spid="_x0000_s1030" style="position:absolute;visibility:visible" from="5984,4467" to="5985,4853" o:connectortype="straight">
              <v:stroke endarrow="block"/>
            </v:line>
            <v:rect id="Rectangle 8" o:spid="_x0000_s1031" style="position:absolute;left:4904;top:6163;width:2160;height:818;visibility:visible">
              <v:textbox>
                <w:txbxContent>
                  <w:p w:rsidR="00250E90" w:rsidRPr="002F339B" w:rsidRDefault="00250E90" w:rsidP="00B62960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2F339B">
                      <w:rPr>
                        <w:rFonts w:ascii="仿宋_GB2312" w:eastAsia="仿宋_GB2312" w:cs="仿宋_GB2312" w:hint="eastAsia"/>
                      </w:rPr>
                      <w:t>省局认证处</w:t>
                    </w:r>
                    <w:r w:rsidRPr="002F339B">
                      <w:rPr>
                        <w:rFonts w:ascii="仿宋_GB2312" w:eastAsia="仿宋_GB2312" w:cs="仿宋_GB2312"/>
                      </w:rPr>
                      <w:t>10</w:t>
                    </w:r>
                    <w:r w:rsidRPr="002F339B">
                      <w:rPr>
                        <w:rFonts w:ascii="仿宋_GB2312" w:eastAsia="仿宋_GB2312" w:cs="仿宋_GB2312" w:hint="eastAsia"/>
                      </w:rPr>
                      <w:t>个工作日内组成评审组</w:t>
                    </w:r>
                  </w:p>
                </w:txbxContent>
              </v:textbox>
            </v:rect>
            <v:rect id="Rectangle 9" o:spid="_x0000_s1032" style="position:absolute;left:4471;top:4880;width:2999;height:846;visibility:visible">
              <v:textbox>
                <w:txbxContent>
                  <w:p w:rsidR="00250E90" w:rsidRPr="002F339B" w:rsidRDefault="00250E90" w:rsidP="00B62960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2F339B">
                      <w:rPr>
                        <w:rFonts w:ascii="仿宋_GB2312" w:eastAsia="仿宋_GB2312" w:cs="仿宋_GB2312" w:hint="eastAsia"/>
                      </w:rPr>
                      <w:t>各分支局</w:t>
                    </w:r>
                    <w:r w:rsidRPr="002F339B">
                      <w:rPr>
                        <w:rFonts w:ascii="仿宋_GB2312" w:eastAsia="仿宋_GB2312" w:cs="仿宋_GB2312"/>
                      </w:rPr>
                      <w:t>10</w:t>
                    </w:r>
                    <w:r w:rsidRPr="002F339B">
                      <w:rPr>
                        <w:rFonts w:ascii="仿宋_GB2312" w:eastAsia="仿宋_GB2312" w:cs="仿宋_GB2312" w:hint="eastAsia"/>
                      </w:rPr>
                      <w:t>个工作日内</w:t>
                    </w:r>
                  </w:p>
                  <w:p w:rsidR="00250E90" w:rsidRPr="002F339B" w:rsidRDefault="00250E90" w:rsidP="00B62960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2F339B">
                      <w:rPr>
                        <w:rFonts w:ascii="仿宋_GB2312" w:eastAsia="仿宋_GB2312" w:cs="仿宋_GB2312" w:hint="eastAsia"/>
                      </w:rPr>
                      <w:t>受理、预评审</w:t>
                    </w:r>
                  </w:p>
                </w:txbxContent>
              </v:textbox>
            </v:rect>
            <v:line id="Line 10" o:spid="_x0000_s1033" style="position:absolute;visibility:visible" from="5984,5739" to="5985,6122" o:connectortype="straight">
              <v:stroke endarrow="block"/>
            </v:line>
            <v:rect id="Rectangle 11" o:spid="_x0000_s1034" style="position:absolute;left:5257;top:7501;width:1455;height:465;visibility:visible">
              <v:textbox>
                <w:txbxContent>
                  <w:p w:rsidR="00250E90" w:rsidRPr="002F339B" w:rsidRDefault="00250E90" w:rsidP="00B62960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2F339B">
                      <w:rPr>
                        <w:rFonts w:ascii="仿宋_GB2312" w:eastAsia="仿宋_GB2312" w:cs="仿宋_GB2312" w:hint="eastAsia"/>
                      </w:rPr>
                      <w:t>现场评审</w:t>
                    </w:r>
                  </w:p>
                </w:txbxContent>
              </v:textbox>
            </v:rect>
            <v:line id="Line 12" o:spid="_x0000_s1035" style="position:absolute;rotation:-90;flip:x y;visibility:visible" from="5749,7233" to="6218,7234" o:connectortype="straight">
              <v:stroke endarrow="block"/>
            </v:line>
            <v:line id="Line 13" o:spid="_x0000_s1036" style="position:absolute;rotation:-90;flip:y;visibility:visible" from="5497,8458" to="6426,8459" o:connectortype="straight">
              <v:stroke endarrow="block"/>
            </v:line>
            <v:rect id="Rectangle 14" o:spid="_x0000_s1037" style="position:absolute;left:7299;top:8925;width:912;height:455;visibility:visible">
              <v:textbox>
                <w:txbxContent>
                  <w:p w:rsidR="00250E90" w:rsidRPr="002F339B" w:rsidRDefault="00250E90" w:rsidP="00B62960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2F339B">
                      <w:rPr>
                        <w:rFonts w:ascii="仿宋_GB2312" w:eastAsia="仿宋_GB2312" w:cs="仿宋_GB2312" w:hint="eastAsia"/>
                      </w:rPr>
                      <w:t>合格</w:t>
                    </w:r>
                  </w:p>
                </w:txbxContent>
              </v:textbox>
            </v:rect>
            <v:rect id="Rectangle 15" o:spid="_x0000_s1038" style="position:absolute;left:3534;top:8925;width:1091;height:454;visibility:visible">
              <v:textbox>
                <w:txbxContent>
                  <w:p w:rsidR="00250E90" w:rsidRPr="002F339B" w:rsidRDefault="00250E90" w:rsidP="00B62960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2F339B">
                      <w:rPr>
                        <w:rFonts w:ascii="仿宋_GB2312" w:eastAsia="仿宋_GB2312" w:cs="仿宋_GB2312" w:hint="eastAsia"/>
                      </w:rPr>
                      <w:t>不合格</w:t>
                    </w:r>
                  </w:p>
                </w:txbxContent>
              </v:textbox>
            </v:rect>
            <v:rect id="Rectangle 16" o:spid="_x0000_s1039" style="position:absolute;left:6503;top:9862;width:2519;height:467;visibility:visible">
              <v:textbox>
                <w:txbxContent>
                  <w:p w:rsidR="00250E90" w:rsidRPr="002F339B" w:rsidRDefault="00250E90" w:rsidP="00B62960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2F339B">
                      <w:rPr>
                        <w:rFonts w:ascii="仿宋_GB2312" w:eastAsia="仿宋_GB2312" w:cs="仿宋_GB2312" w:hint="eastAsia"/>
                      </w:rPr>
                      <w:t>向国家认监委推荐国外注册</w:t>
                    </w:r>
                  </w:p>
                </w:txbxContent>
              </v:textbox>
            </v:rect>
            <v:rect id="Rectangle 17" o:spid="_x0000_s1040" style="position:absolute;left:5346;top:8925;width:1232;height:455;visibility:visible">
              <v:textbox>
                <w:txbxContent>
                  <w:p w:rsidR="00250E90" w:rsidRPr="002F339B" w:rsidRDefault="00250E90" w:rsidP="00B62960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2F339B">
                      <w:rPr>
                        <w:rFonts w:ascii="仿宋_GB2312" w:eastAsia="仿宋_GB2312" w:cs="仿宋_GB2312" w:hint="eastAsia"/>
                      </w:rPr>
                      <w:t>落实整改</w:t>
                    </w:r>
                  </w:p>
                </w:txbxContent>
              </v:textbox>
            </v:rect>
            <v:line id="Line 18" o:spid="_x0000_s1041" style="position:absolute;visibility:visible" from="4117,8457" to="7762,8458" o:connectortype="straight"/>
            <v:line id="Line 19" o:spid="_x0000_s1042" style="position:absolute;rotation:-90;flip:x y;visibility:visible" from="3883,8690" to="4352,8691" o:connectortype="straight">
              <v:stroke endarrow="block"/>
            </v:line>
            <v:line id="Line 20" o:spid="_x0000_s1043" style="position:absolute;rotation:-90;flip:x y;visibility:visible" from="7527,8690" to="7996,8691" o:connectortype="straight">
              <v:stroke endarrow="block"/>
            </v:line>
            <v:rect id="Rectangle 21" o:spid="_x0000_s1044" style="position:absolute;left:3223;top:9862;width:1783;height:467;visibility:visible">
              <v:textbox>
                <w:txbxContent>
                  <w:p w:rsidR="00250E90" w:rsidRPr="002F339B" w:rsidRDefault="00250E90" w:rsidP="00B62960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2F339B">
                      <w:rPr>
                        <w:rFonts w:ascii="仿宋_GB2312" w:eastAsia="仿宋_GB2312" w:cs="仿宋_GB2312" w:hint="eastAsia"/>
                      </w:rPr>
                      <w:t>不予推荐国外注册</w:t>
                    </w:r>
                  </w:p>
                </w:txbxContent>
              </v:textbox>
            </v:rect>
            <v:line id="Line 22" o:spid="_x0000_s1045" style="position:absolute;rotation:-90;flip:x y;visibility:visible" from="3884,9625" to="4352,9626" o:connectortype="straight">
              <v:stroke endarrow="block"/>
            </v:line>
            <v:line id="Line 23" o:spid="_x0000_s1046" style="position:absolute;rotation:-90;flip:x y;visibility:visible" from="7528,9625" to="7996,9626" o:connectortype="straight">
              <v:stroke endarrow="block"/>
            </v:line>
            <v:line id="Line 24" o:spid="_x0000_s1047" style="position:absolute;rotation:-90;flip:y;visibility:visible" from="6937,8877" to="6938,9597" o:connectortype="straight">
              <v:stroke endarrow="block"/>
            </v:line>
            <v:line id="Line 25" o:spid="_x0000_s1048" style="position:absolute;rotation:-90;flip:x y;visibility:visible" from="4983,8876" to="4984,9598" o:connectortype="straight">
              <v:stroke endarrow="block"/>
            </v:line>
          </v:group>
        </w:pict>
      </w:r>
    </w:p>
    <w:p w:rsidR="00250E90" w:rsidRDefault="00250E90" w:rsidP="0092425C">
      <w:pPr>
        <w:rPr>
          <w:rFonts w:cs="Times New Roman"/>
        </w:rPr>
      </w:pPr>
    </w:p>
    <w:p w:rsidR="00250E90" w:rsidRPr="000F38BB" w:rsidRDefault="00250E90" w:rsidP="000F38BB">
      <w:pPr>
        <w:rPr>
          <w:rFonts w:cs="Times New Roman"/>
        </w:rPr>
      </w:pPr>
    </w:p>
    <w:p w:rsidR="00250E90" w:rsidRPr="000F38BB" w:rsidRDefault="00250E90" w:rsidP="000F38BB">
      <w:pPr>
        <w:rPr>
          <w:rFonts w:cs="Times New Roman"/>
        </w:rPr>
      </w:pPr>
    </w:p>
    <w:p w:rsidR="00250E90" w:rsidRPr="000F38BB" w:rsidRDefault="00250E90" w:rsidP="000F38BB">
      <w:pPr>
        <w:rPr>
          <w:rFonts w:cs="Times New Roman"/>
        </w:rPr>
      </w:pPr>
    </w:p>
    <w:p w:rsidR="00250E90" w:rsidRPr="000F38BB" w:rsidRDefault="00250E90" w:rsidP="000F38BB">
      <w:pPr>
        <w:rPr>
          <w:rFonts w:cs="Times New Roman"/>
        </w:rPr>
      </w:pPr>
    </w:p>
    <w:p w:rsidR="00250E90" w:rsidRPr="000F38BB" w:rsidRDefault="00250E90" w:rsidP="000F38BB">
      <w:pPr>
        <w:rPr>
          <w:rFonts w:cs="Times New Roman"/>
        </w:rPr>
      </w:pPr>
    </w:p>
    <w:p w:rsidR="00250E90" w:rsidRPr="000F38BB" w:rsidRDefault="00250E90" w:rsidP="000F38BB">
      <w:pPr>
        <w:rPr>
          <w:rFonts w:cs="Times New Roman"/>
        </w:rPr>
      </w:pPr>
    </w:p>
    <w:p w:rsidR="00250E90" w:rsidRPr="000F38BB" w:rsidRDefault="00250E90" w:rsidP="000F38BB">
      <w:pPr>
        <w:rPr>
          <w:rFonts w:cs="Times New Roman"/>
        </w:rPr>
      </w:pPr>
    </w:p>
    <w:p w:rsidR="00250E90" w:rsidRPr="000F38BB" w:rsidRDefault="00250E90" w:rsidP="000F38BB">
      <w:pPr>
        <w:rPr>
          <w:rFonts w:cs="Times New Roman"/>
        </w:rPr>
      </w:pPr>
    </w:p>
    <w:p w:rsidR="00250E90" w:rsidRPr="000F38BB" w:rsidRDefault="00250E90" w:rsidP="000F38BB">
      <w:pPr>
        <w:rPr>
          <w:rFonts w:cs="Times New Roman"/>
        </w:rPr>
      </w:pPr>
    </w:p>
    <w:p w:rsidR="00250E90" w:rsidRPr="000F38BB" w:rsidRDefault="00250E90" w:rsidP="000F38BB">
      <w:pPr>
        <w:rPr>
          <w:rFonts w:cs="Times New Roman"/>
        </w:rPr>
      </w:pPr>
    </w:p>
    <w:p w:rsidR="00250E90" w:rsidRPr="000F38BB" w:rsidRDefault="00250E90" w:rsidP="000F38BB">
      <w:pPr>
        <w:rPr>
          <w:rFonts w:cs="Times New Roman"/>
        </w:rPr>
      </w:pPr>
    </w:p>
    <w:p w:rsidR="00250E90" w:rsidRPr="000F38BB" w:rsidRDefault="00250E90" w:rsidP="000F38BB">
      <w:pPr>
        <w:rPr>
          <w:rFonts w:cs="Times New Roman"/>
        </w:rPr>
      </w:pPr>
    </w:p>
    <w:p w:rsidR="00250E90" w:rsidRPr="000F38BB" w:rsidRDefault="00250E90" w:rsidP="000F38BB">
      <w:pPr>
        <w:rPr>
          <w:rFonts w:cs="Times New Roman"/>
        </w:rPr>
      </w:pPr>
    </w:p>
    <w:p w:rsidR="00250E90" w:rsidRPr="000F38BB" w:rsidRDefault="00250E90" w:rsidP="000F38BB">
      <w:pPr>
        <w:rPr>
          <w:rFonts w:cs="Times New Roman"/>
        </w:rPr>
      </w:pPr>
    </w:p>
    <w:p w:rsidR="00250E90" w:rsidRPr="000F38BB" w:rsidRDefault="00250E90" w:rsidP="000F38BB">
      <w:pPr>
        <w:rPr>
          <w:rFonts w:cs="Times New Roman"/>
        </w:rPr>
      </w:pPr>
    </w:p>
    <w:p w:rsidR="00250E90" w:rsidRPr="000F38BB" w:rsidRDefault="00250E90" w:rsidP="000F38BB">
      <w:pPr>
        <w:rPr>
          <w:rFonts w:cs="Times New Roman"/>
        </w:rPr>
      </w:pPr>
    </w:p>
    <w:p w:rsidR="00250E90" w:rsidRPr="000F38BB" w:rsidRDefault="00250E90" w:rsidP="000F38BB">
      <w:pPr>
        <w:rPr>
          <w:rFonts w:cs="Times New Roman"/>
        </w:rPr>
      </w:pPr>
    </w:p>
    <w:p w:rsidR="00250E90" w:rsidRPr="000F38BB" w:rsidRDefault="00250E90" w:rsidP="000F38BB">
      <w:pPr>
        <w:rPr>
          <w:rFonts w:cs="Times New Roman"/>
        </w:rPr>
      </w:pPr>
    </w:p>
    <w:p w:rsidR="00250E90" w:rsidRPr="000F38BB" w:rsidRDefault="00250E90" w:rsidP="000F38BB">
      <w:pPr>
        <w:rPr>
          <w:rFonts w:cs="Times New Roman"/>
        </w:rPr>
      </w:pPr>
    </w:p>
    <w:p w:rsidR="00250E90" w:rsidRPr="000F38BB" w:rsidRDefault="00250E90" w:rsidP="000F38BB">
      <w:pPr>
        <w:rPr>
          <w:rFonts w:cs="Times New Roman"/>
        </w:rPr>
      </w:pPr>
    </w:p>
    <w:p w:rsidR="00250E90" w:rsidRPr="000F38BB" w:rsidRDefault="00250E90" w:rsidP="000F38BB">
      <w:pPr>
        <w:rPr>
          <w:rFonts w:cs="Times New Roman"/>
        </w:rPr>
      </w:pPr>
    </w:p>
    <w:p w:rsidR="00250E90" w:rsidRPr="000F38BB" w:rsidRDefault="00250E90" w:rsidP="000F38BB">
      <w:pPr>
        <w:rPr>
          <w:rFonts w:cs="Times New Roman"/>
        </w:rPr>
      </w:pPr>
    </w:p>
    <w:p w:rsidR="00250E90" w:rsidRDefault="00250E90" w:rsidP="000F38BB">
      <w:pPr>
        <w:rPr>
          <w:rFonts w:cs="Times New Roman"/>
        </w:rPr>
      </w:pPr>
    </w:p>
    <w:p w:rsidR="00250E90" w:rsidRDefault="00250E90" w:rsidP="000F38BB">
      <w:pPr>
        <w:rPr>
          <w:rFonts w:cs="Times New Roman"/>
        </w:rPr>
      </w:pPr>
    </w:p>
    <w:p w:rsidR="00250E90" w:rsidRDefault="00250E90" w:rsidP="000F38BB">
      <w:pPr>
        <w:rPr>
          <w:rFonts w:cs="Times New Roman"/>
        </w:rPr>
      </w:pPr>
    </w:p>
    <w:p w:rsidR="00250E90" w:rsidRDefault="00250E90" w:rsidP="000F38BB">
      <w:pPr>
        <w:rPr>
          <w:rFonts w:cs="Times New Roman"/>
        </w:rPr>
      </w:pPr>
    </w:p>
    <w:p w:rsidR="00250E90" w:rsidRDefault="00250E90" w:rsidP="000F38BB">
      <w:pPr>
        <w:rPr>
          <w:rFonts w:cs="Times New Roman"/>
        </w:rPr>
      </w:pPr>
    </w:p>
    <w:p w:rsidR="00250E90" w:rsidRDefault="00250E90" w:rsidP="000F38BB">
      <w:pPr>
        <w:rPr>
          <w:rFonts w:cs="Times New Roman"/>
        </w:rPr>
      </w:pPr>
    </w:p>
    <w:p w:rsidR="00250E90" w:rsidRDefault="00250E90" w:rsidP="00CD0467">
      <w:pPr>
        <w:spacing w:line="240" w:lineRule="exact"/>
      </w:pPr>
      <w:r>
        <w:rPr>
          <w:rFonts w:ascii="仿宋" w:eastAsia="仿宋" w:hAnsi="仿宋" w:hint="eastAsia"/>
          <w:sz w:val="18"/>
          <w:szCs w:val="18"/>
          <w:lang w:val="zh-CN"/>
        </w:rPr>
        <w:t>监督渠道：宝坻局投诉举报电话</w:t>
      </w:r>
      <w:r>
        <w:rPr>
          <w:rFonts w:ascii="仿宋" w:eastAsia="仿宋" w:hAnsi="仿宋"/>
          <w:sz w:val="18"/>
          <w:szCs w:val="18"/>
          <w:lang w:val="zh-CN"/>
        </w:rPr>
        <w:t>022-82683462</w:t>
      </w:r>
    </w:p>
    <w:p w:rsidR="00250E90" w:rsidRPr="00CD0467" w:rsidRDefault="00250E90" w:rsidP="000F38BB">
      <w:pPr>
        <w:rPr>
          <w:rFonts w:cs="Times New Roman"/>
        </w:rPr>
      </w:pPr>
    </w:p>
    <w:sectPr w:rsidR="00250E90" w:rsidRPr="00CD0467" w:rsidSect="00B62960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E90" w:rsidRDefault="00250E90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50E90" w:rsidRDefault="00250E90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E90" w:rsidRDefault="00250E90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50E90" w:rsidRDefault="00250E90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Heading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Heading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Heading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22A44"/>
    <w:rsid w:val="00033685"/>
    <w:rsid w:val="00053365"/>
    <w:rsid w:val="00054517"/>
    <w:rsid w:val="000A26E9"/>
    <w:rsid w:val="000A5A18"/>
    <w:rsid w:val="000C4437"/>
    <w:rsid w:val="000C6529"/>
    <w:rsid w:val="000E2623"/>
    <w:rsid w:val="000E36E8"/>
    <w:rsid w:val="000F38BB"/>
    <w:rsid w:val="001307D7"/>
    <w:rsid w:val="001464E8"/>
    <w:rsid w:val="00195443"/>
    <w:rsid w:val="001A2CC4"/>
    <w:rsid w:val="001C770B"/>
    <w:rsid w:val="002130DE"/>
    <w:rsid w:val="00224CDD"/>
    <w:rsid w:val="00231B52"/>
    <w:rsid w:val="00236AD9"/>
    <w:rsid w:val="00250E90"/>
    <w:rsid w:val="002745F2"/>
    <w:rsid w:val="00276D96"/>
    <w:rsid w:val="002F339B"/>
    <w:rsid w:val="00322E75"/>
    <w:rsid w:val="003312AB"/>
    <w:rsid w:val="003339B3"/>
    <w:rsid w:val="0037128E"/>
    <w:rsid w:val="003806AC"/>
    <w:rsid w:val="00391517"/>
    <w:rsid w:val="004208AA"/>
    <w:rsid w:val="00421663"/>
    <w:rsid w:val="0042291A"/>
    <w:rsid w:val="00435904"/>
    <w:rsid w:val="00456F7B"/>
    <w:rsid w:val="004645AA"/>
    <w:rsid w:val="004F2C28"/>
    <w:rsid w:val="005201AC"/>
    <w:rsid w:val="00535F1B"/>
    <w:rsid w:val="00593C27"/>
    <w:rsid w:val="005B5EEC"/>
    <w:rsid w:val="005C38DF"/>
    <w:rsid w:val="005C6363"/>
    <w:rsid w:val="0060192A"/>
    <w:rsid w:val="006475BE"/>
    <w:rsid w:val="00671F2B"/>
    <w:rsid w:val="006902B7"/>
    <w:rsid w:val="00696657"/>
    <w:rsid w:val="006A2D9D"/>
    <w:rsid w:val="006E68FB"/>
    <w:rsid w:val="00755171"/>
    <w:rsid w:val="00760955"/>
    <w:rsid w:val="007D081A"/>
    <w:rsid w:val="00821C69"/>
    <w:rsid w:val="00832F26"/>
    <w:rsid w:val="00850EAF"/>
    <w:rsid w:val="008666D5"/>
    <w:rsid w:val="009032EE"/>
    <w:rsid w:val="0092425C"/>
    <w:rsid w:val="0093026C"/>
    <w:rsid w:val="009832F7"/>
    <w:rsid w:val="009C5785"/>
    <w:rsid w:val="009D0B48"/>
    <w:rsid w:val="009D69B0"/>
    <w:rsid w:val="009E0C88"/>
    <w:rsid w:val="009F02B6"/>
    <w:rsid w:val="00A3467B"/>
    <w:rsid w:val="00A7733B"/>
    <w:rsid w:val="00A81068"/>
    <w:rsid w:val="00AB59C8"/>
    <w:rsid w:val="00B423E2"/>
    <w:rsid w:val="00B45C89"/>
    <w:rsid w:val="00B5351B"/>
    <w:rsid w:val="00B5364B"/>
    <w:rsid w:val="00B62960"/>
    <w:rsid w:val="00B94BB1"/>
    <w:rsid w:val="00C272DF"/>
    <w:rsid w:val="00C464B1"/>
    <w:rsid w:val="00C54334"/>
    <w:rsid w:val="00C76E12"/>
    <w:rsid w:val="00CA7AE3"/>
    <w:rsid w:val="00CB5C4A"/>
    <w:rsid w:val="00CC75F4"/>
    <w:rsid w:val="00CD0467"/>
    <w:rsid w:val="00CF2B54"/>
    <w:rsid w:val="00D021B9"/>
    <w:rsid w:val="00D02254"/>
    <w:rsid w:val="00D16FC7"/>
    <w:rsid w:val="00D64DE0"/>
    <w:rsid w:val="00D76645"/>
    <w:rsid w:val="00DA6E82"/>
    <w:rsid w:val="00E34EE6"/>
    <w:rsid w:val="00E50142"/>
    <w:rsid w:val="00E508D5"/>
    <w:rsid w:val="00E54C5F"/>
    <w:rsid w:val="00E72B88"/>
    <w:rsid w:val="00E96B8D"/>
    <w:rsid w:val="00EB2829"/>
    <w:rsid w:val="00F01841"/>
    <w:rsid w:val="00F214E5"/>
    <w:rsid w:val="00F47698"/>
    <w:rsid w:val="00F7532C"/>
    <w:rsid w:val="00FC5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6475BE"/>
    <w:pPr>
      <w:widowControl w:val="0"/>
      <w:jc w:val="both"/>
    </w:pPr>
    <w:rPr>
      <w:rFonts w:cs="Calibri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Heading3">
    <w:name w:val="heading 3"/>
    <w:basedOn w:val="Heading1"/>
    <w:next w:val="Normal"/>
    <w:link w:val="Heading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Heading4">
    <w:name w:val="heading 4"/>
    <w:basedOn w:val="Heading1"/>
    <w:next w:val="Normal"/>
    <w:link w:val="Heading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TableGrid">
    <w:name w:val="Table Grid"/>
    <w:basedOn w:val="TableNormal"/>
    <w:uiPriority w:val="99"/>
    <w:rsid w:val="006475BE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475BE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B59C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B59C8"/>
    <w:rPr>
      <w:rFonts w:cs="Times New Roman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DA6E82"/>
    <w:rPr>
      <w:rFonts w:ascii="宋体" w:hAnsi="Courier New" w:cs="宋体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DA6E82"/>
    <w:rPr>
      <w:rFonts w:ascii="宋体" w:eastAsia="宋体" w:hAnsi="Courier New" w:cs="宋体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locked/>
    <w:rsid w:val="00593C2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2291A"/>
    <w:rPr>
      <w:rFonts w:cs="Times New Roman"/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0826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</TotalTime>
  <Pages>1</Pages>
  <Words>12</Words>
  <Characters>72</Characters>
  <Application>Microsoft Office Outlook</Application>
  <DocSecurity>0</DocSecurity>
  <Lines>0</Lines>
  <Paragraphs>0</Paragraphs>
  <ScaleCrop>false</ScaleCrop>
  <Company>mycomputer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22</cp:revision>
  <cp:lastPrinted>2015-10-10T06:39:00Z</cp:lastPrinted>
  <dcterms:created xsi:type="dcterms:W3CDTF">2015-04-02T09:03:00Z</dcterms:created>
  <dcterms:modified xsi:type="dcterms:W3CDTF">2016-10-10T05:57:00Z</dcterms:modified>
</cp:coreProperties>
</file>