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C1" w:rsidRPr="00190726" w:rsidRDefault="001D52C1" w:rsidP="000F227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190726">
        <w:rPr>
          <w:rFonts w:ascii="宋体" w:hAnsi="宋体" w:cs="宋体" w:hint="eastAsia"/>
          <w:b/>
          <w:bCs/>
          <w:sz w:val="36"/>
          <w:szCs w:val="36"/>
          <w:lang w:val="zh-CN"/>
        </w:rPr>
        <w:t>出口工业产品企业分类管理权力运行流程图</w:t>
      </w:r>
    </w:p>
    <w:p w:rsidR="001D52C1" w:rsidRPr="00190726" w:rsidRDefault="001D52C1" w:rsidP="000F227C">
      <w:pPr>
        <w:jc w:val="center"/>
        <w:rPr>
          <w:rFonts w:cs="Times New Roman"/>
          <w:b/>
          <w:bCs/>
          <w:sz w:val="36"/>
          <w:szCs w:val="36"/>
        </w:rPr>
      </w:pPr>
    </w:p>
    <w:p w:rsidR="001D52C1" w:rsidRPr="00190726" w:rsidRDefault="001D52C1" w:rsidP="00420879">
      <w:pPr>
        <w:widowControl/>
        <w:spacing w:line="360" w:lineRule="atLeast"/>
        <w:ind w:firstLineChars="250" w:firstLine="31680"/>
        <w:rPr>
          <w:rFonts w:cs="Times New Roman"/>
          <w:noProof/>
          <w:sz w:val="28"/>
          <w:szCs w:val="28"/>
        </w:rPr>
      </w:pPr>
      <w:r>
        <w:rPr>
          <w:noProof/>
        </w:rPr>
        <w:pict>
          <v:group id="组合 800" o:spid="_x0000_s1026" style="position:absolute;left:0;text-align:left;margin-left:55.45pt;margin-top:10.4pt;width:368.6pt;height:155.55pt;z-index:251658240" coordorigin="1808,2901" coordsize="7372,3111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5" o:spid="_x0000_s1027" type="#_x0000_t202" style="position:absolute;left:6225;top:2901;width:2955;height:480;visibility:visible">
              <v:textbox>
                <w:txbxContent>
                  <w:p w:rsidR="001D52C1" w:rsidRPr="00E77AA1" w:rsidRDefault="001D52C1" w:rsidP="00420879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77AA1">
                      <w:rPr>
                        <w:rFonts w:ascii="??_GB2312" w:eastAsia="Times New Roman" w:cs="??_GB2312"/>
                      </w:rPr>
                      <w:t>企业申请一类企业</w:t>
                    </w:r>
                  </w:p>
                  <w:p w:rsidR="001D52C1" w:rsidRPr="0000306B" w:rsidRDefault="001D52C1" w:rsidP="000F227C">
                    <w:pPr>
                      <w:rPr>
                        <w:rFonts w:ascii="宋体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306" o:spid="_x0000_s1028" type="#_x0000_t202" style="position:absolute;left:6225;top:3796;width:2955;height:549;visibility:visible">
              <v:textbox>
                <w:txbxContent>
                  <w:p w:rsidR="001D52C1" w:rsidRPr="00E77AA1" w:rsidRDefault="001D52C1" w:rsidP="00420879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77AA1">
                      <w:rPr>
                        <w:rFonts w:ascii="??_GB2312" w:eastAsia="Times New Roman" w:cs="??_GB2312"/>
                      </w:rPr>
                      <w:t>分支局组织安排现场评定</w:t>
                    </w:r>
                  </w:p>
                </w:txbxContent>
              </v:textbox>
            </v:shape>
            <v:shape id="Text Box 307" o:spid="_x0000_s1029" type="#_x0000_t202" style="position:absolute;left:1808;top:3986;width:3554;height:549;visibility:visible">
              <v:textbox>
                <w:txbxContent>
                  <w:p w:rsidR="001D52C1" w:rsidRPr="00E77AA1" w:rsidDel="00F24FA7" w:rsidRDefault="001D52C1" w:rsidP="00420879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77AA1">
                      <w:rPr>
                        <w:rFonts w:ascii="??_GB2312" w:eastAsia="Times New Roman" w:cs="??_GB2312"/>
                      </w:rPr>
                      <w:t>分支局按照规则对企业进行分类</w:t>
                    </w:r>
                  </w:p>
                  <w:p w:rsidR="001D52C1" w:rsidRPr="00243B75" w:rsidRDefault="001D52C1" w:rsidP="000F227C">
                    <w:pPr>
                      <w:rPr>
                        <w:rFonts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Text Box 308" o:spid="_x0000_s1030" type="#_x0000_t202" style="position:absolute;left:1808;top:2901;width:3554;height:480;visibility:visible">
              <v:textbox>
                <w:txbxContent>
                  <w:p w:rsidR="001D52C1" w:rsidRPr="00E77AA1" w:rsidRDefault="001D52C1" w:rsidP="00420879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77AA1">
                      <w:rPr>
                        <w:rFonts w:ascii="??_GB2312" w:eastAsia="Times New Roman" w:cs="??_GB2312"/>
                      </w:rPr>
                      <w:t>直属局制定分类规则</w:t>
                    </w:r>
                  </w:p>
                  <w:p w:rsidR="001D52C1" w:rsidRPr="0000306B" w:rsidRDefault="001D52C1" w:rsidP="000F227C">
                    <w:pPr>
                      <w:rPr>
                        <w:rFonts w:ascii="宋体" w:cs="Times New Roman"/>
                        <w:sz w:val="24"/>
                        <w:szCs w:val="24"/>
                      </w:rPr>
                    </w:pPr>
                  </w:p>
                </w:txbxContent>
              </v:textbox>
            </v:shape>
            <v:line id="Line 309" o:spid="_x0000_s1031" style="position:absolute;visibility:visible" from="3571,3381" to="3571,3986" o:connectortype="straight">
              <v:stroke endarrow="block"/>
            </v:line>
            <v:line id="Line 310" o:spid="_x0000_s1032" style="position:absolute;visibility:visible" from="7712,3381" to="7712,3796" o:connectortype="straight">
              <v:stroke endarrow="block"/>
            </v:line>
            <v:line id="Line 311" o:spid="_x0000_s1033" style="position:absolute;visibility:visible" from="3591,4535" to="3591,5460" o:connectortype="straight">
              <v:stroke endarrow="block"/>
            </v:line>
            <v:line id="Line 312" o:spid="_x0000_s1034" style="position:absolute;visibility:visible" from="7712,4345" to="7712,4760" o:connectortype="straight">
              <v:stroke endarrow="block"/>
            </v:line>
            <v:shape id="Text Box 313" o:spid="_x0000_s1035" type="#_x0000_t202" style="position:absolute;left:6225;top:4760;width:2955;height:510;visibility:visible">
              <v:textbox>
                <w:txbxContent>
                  <w:p w:rsidR="001D52C1" w:rsidRPr="00E77AA1" w:rsidRDefault="001D52C1" w:rsidP="00420879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77AA1">
                      <w:rPr>
                        <w:rFonts w:ascii="??_GB2312" w:eastAsia="Times New Roman" w:cs="??_GB2312"/>
                      </w:rPr>
                      <w:t>上报直属局批准</w:t>
                    </w:r>
                  </w:p>
                </w:txbxContent>
              </v:textbox>
            </v:shape>
            <v:shape id="Text Box 314" o:spid="_x0000_s1036" type="#_x0000_t202" style="position:absolute;left:1808;top:5470;width:4092;height:542;visibility:visible">
              <v:textbox>
                <w:txbxContent>
                  <w:p w:rsidR="001D52C1" w:rsidRPr="00E77AA1" w:rsidRDefault="001D52C1" w:rsidP="00420879">
                    <w:pPr>
                      <w:spacing w:line="32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77AA1">
                      <w:rPr>
                        <w:rFonts w:ascii="??_GB2312" w:eastAsia="Times New Roman" w:cs="??_GB2312"/>
                      </w:rPr>
                      <w:t>分支局按相应企业类别进行检验监管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15" o:spid="_x0000_s1037" type="#_x0000_t32" style="position:absolute;left:7712;top:5270;width:0;height:483;visibility:visible" o:connectortype="straight"/>
            <v:shape id="AutoShape 316" o:spid="_x0000_s1038" type="#_x0000_t32" style="position:absolute;left:5900;top:5753;width:1812;height:0;flip:x;visibility:visible" o:connectortype="straight"/>
          </v:group>
        </w:pict>
      </w:r>
    </w:p>
    <w:p w:rsidR="001D52C1" w:rsidRPr="00190726" w:rsidRDefault="001D52C1" w:rsidP="00420879">
      <w:pPr>
        <w:widowControl/>
        <w:spacing w:line="360" w:lineRule="atLeast"/>
        <w:ind w:firstLineChars="250" w:firstLine="31680"/>
        <w:rPr>
          <w:rFonts w:cs="Times New Roman"/>
          <w:noProof/>
          <w:sz w:val="28"/>
          <w:szCs w:val="28"/>
        </w:rPr>
      </w:pPr>
    </w:p>
    <w:p w:rsidR="001D52C1" w:rsidRPr="00190726" w:rsidRDefault="001D52C1" w:rsidP="00420879">
      <w:pPr>
        <w:widowControl/>
        <w:spacing w:line="360" w:lineRule="atLeast"/>
        <w:ind w:firstLineChars="250" w:firstLine="31680"/>
        <w:rPr>
          <w:rFonts w:cs="Times New Roman"/>
          <w:noProof/>
          <w:sz w:val="28"/>
          <w:szCs w:val="28"/>
        </w:rPr>
      </w:pPr>
    </w:p>
    <w:p w:rsidR="001D52C1" w:rsidRDefault="001D52C1" w:rsidP="0092425C">
      <w:pPr>
        <w:rPr>
          <w:rFonts w:cs="Times New Roman"/>
        </w:rPr>
      </w:pPr>
    </w:p>
    <w:p w:rsidR="001D52C1" w:rsidRPr="00A53C79" w:rsidRDefault="001D52C1" w:rsidP="00A53C79">
      <w:pPr>
        <w:rPr>
          <w:rFonts w:cs="Times New Roman"/>
        </w:rPr>
      </w:pPr>
    </w:p>
    <w:p w:rsidR="001D52C1" w:rsidRPr="00A53C79" w:rsidRDefault="001D52C1" w:rsidP="00A53C79">
      <w:pPr>
        <w:rPr>
          <w:rFonts w:cs="Times New Roman"/>
        </w:rPr>
      </w:pPr>
    </w:p>
    <w:p w:rsidR="001D52C1" w:rsidRPr="00A53C79" w:rsidRDefault="001D52C1" w:rsidP="00A53C79">
      <w:pPr>
        <w:rPr>
          <w:rFonts w:cs="Times New Roman"/>
        </w:rPr>
      </w:pPr>
    </w:p>
    <w:p w:rsidR="001D52C1" w:rsidRPr="00A53C79" w:rsidRDefault="001D52C1" w:rsidP="00A53C79">
      <w:pPr>
        <w:rPr>
          <w:rFonts w:cs="Times New Roman"/>
        </w:rPr>
      </w:pPr>
    </w:p>
    <w:p w:rsidR="001D52C1" w:rsidRPr="00A53C79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Default="001D52C1" w:rsidP="00A53C79">
      <w:pPr>
        <w:rPr>
          <w:rFonts w:cs="Times New Roman"/>
        </w:rPr>
      </w:pPr>
    </w:p>
    <w:p w:rsidR="001D52C1" w:rsidRPr="00A53C79" w:rsidRDefault="001D52C1" w:rsidP="003D5E7F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sectPr w:rsidR="001D52C1" w:rsidRPr="00A53C79" w:rsidSect="000F227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2C1" w:rsidRDefault="001D52C1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D52C1" w:rsidRDefault="001D52C1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_GB2312">
    <w:altName w:val="Consola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2C1" w:rsidRDefault="001D52C1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D52C1" w:rsidRDefault="001D52C1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306B"/>
    <w:rsid w:val="00022A44"/>
    <w:rsid w:val="00033685"/>
    <w:rsid w:val="00053365"/>
    <w:rsid w:val="00092235"/>
    <w:rsid w:val="000A26E9"/>
    <w:rsid w:val="000A5A18"/>
    <w:rsid w:val="000C2D78"/>
    <w:rsid w:val="000D3BA7"/>
    <w:rsid w:val="000F227C"/>
    <w:rsid w:val="001872A0"/>
    <w:rsid w:val="00190726"/>
    <w:rsid w:val="001A2937"/>
    <w:rsid w:val="001B3CD0"/>
    <w:rsid w:val="001D52C1"/>
    <w:rsid w:val="001D7B64"/>
    <w:rsid w:val="0021200D"/>
    <w:rsid w:val="00243B75"/>
    <w:rsid w:val="00244A41"/>
    <w:rsid w:val="002D5C17"/>
    <w:rsid w:val="003312AB"/>
    <w:rsid w:val="00391517"/>
    <w:rsid w:val="003B2BC0"/>
    <w:rsid w:val="003D5E7F"/>
    <w:rsid w:val="003F600E"/>
    <w:rsid w:val="00420879"/>
    <w:rsid w:val="00456F7B"/>
    <w:rsid w:val="00470758"/>
    <w:rsid w:val="004C434C"/>
    <w:rsid w:val="00505AFB"/>
    <w:rsid w:val="005519A0"/>
    <w:rsid w:val="005B5EEC"/>
    <w:rsid w:val="005C38DF"/>
    <w:rsid w:val="005C6363"/>
    <w:rsid w:val="005E619B"/>
    <w:rsid w:val="005F1B82"/>
    <w:rsid w:val="005F4DDA"/>
    <w:rsid w:val="005F6C04"/>
    <w:rsid w:val="006475BE"/>
    <w:rsid w:val="00654BF5"/>
    <w:rsid w:val="00661C12"/>
    <w:rsid w:val="006723F8"/>
    <w:rsid w:val="006753FC"/>
    <w:rsid w:val="006A2D9D"/>
    <w:rsid w:val="006B63DB"/>
    <w:rsid w:val="006C0282"/>
    <w:rsid w:val="006C1433"/>
    <w:rsid w:val="00763E96"/>
    <w:rsid w:val="007C722F"/>
    <w:rsid w:val="00803703"/>
    <w:rsid w:val="0085739A"/>
    <w:rsid w:val="00862F10"/>
    <w:rsid w:val="0092425C"/>
    <w:rsid w:val="00986CC2"/>
    <w:rsid w:val="009C5785"/>
    <w:rsid w:val="009C6154"/>
    <w:rsid w:val="009D69B0"/>
    <w:rsid w:val="009E7BCD"/>
    <w:rsid w:val="00A2529C"/>
    <w:rsid w:val="00A3467B"/>
    <w:rsid w:val="00A53C79"/>
    <w:rsid w:val="00A7733B"/>
    <w:rsid w:val="00A81068"/>
    <w:rsid w:val="00AB59C8"/>
    <w:rsid w:val="00B4050B"/>
    <w:rsid w:val="00B40645"/>
    <w:rsid w:val="00B423E2"/>
    <w:rsid w:val="00B440B8"/>
    <w:rsid w:val="00B54D73"/>
    <w:rsid w:val="00B75352"/>
    <w:rsid w:val="00B97913"/>
    <w:rsid w:val="00BE029A"/>
    <w:rsid w:val="00C3332E"/>
    <w:rsid w:val="00C464B1"/>
    <w:rsid w:val="00C74D18"/>
    <w:rsid w:val="00C87CD7"/>
    <w:rsid w:val="00CA7AE3"/>
    <w:rsid w:val="00CB5C4A"/>
    <w:rsid w:val="00CF2B54"/>
    <w:rsid w:val="00D137F3"/>
    <w:rsid w:val="00D448B7"/>
    <w:rsid w:val="00D47B32"/>
    <w:rsid w:val="00D70B06"/>
    <w:rsid w:val="00D76645"/>
    <w:rsid w:val="00D87B16"/>
    <w:rsid w:val="00DA6E82"/>
    <w:rsid w:val="00DA7FB7"/>
    <w:rsid w:val="00DE0291"/>
    <w:rsid w:val="00E01F27"/>
    <w:rsid w:val="00E233D4"/>
    <w:rsid w:val="00E26C10"/>
    <w:rsid w:val="00E34EE6"/>
    <w:rsid w:val="00E54C5F"/>
    <w:rsid w:val="00E763FA"/>
    <w:rsid w:val="00E77AA1"/>
    <w:rsid w:val="00E84CDE"/>
    <w:rsid w:val="00E86C31"/>
    <w:rsid w:val="00E96B8D"/>
    <w:rsid w:val="00ED0FB7"/>
    <w:rsid w:val="00F02A1E"/>
    <w:rsid w:val="00F03F3C"/>
    <w:rsid w:val="00F24FA7"/>
    <w:rsid w:val="00F27762"/>
    <w:rsid w:val="00F6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1">
    <w:name w:val="列出段落1"/>
    <w:basedOn w:val="Normal"/>
    <w:uiPriority w:val="99"/>
    <w:rsid w:val="00E84C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51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11</Words>
  <Characters>68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28</cp:revision>
  <cp:lastPrinted>2015-07-29T07:22:00Z</cp:lastPrinted>
  <dcterms:created xsi:type="dcterms:W3CDTF">2015-04-02T09:22:00Z</dcterms:created>
  <dcterms:modified xsi:type="dcterms:W3CDTF">2016-10-10T05:52:00Z</dcterms:modified>
</cp:coreProperties>
</file>