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284" w:rsidRPr="004F1CC6" w:rsidRDefault="008B0284" w:rsidP="00CE3F2C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4F1CC6">
        <w:rPr>
          <w:rFonts w:ascii="宋体" w:hAnsi="宋体" w:cs="宋体" w:hint="eastAsia"/>
          <w:b/>
          <w:bCs/>
          <w:sz w:val="36"/>
          <w:szCs w:val="36"/>
          <w:lang w:val="zh-CN"/>
        </w:rPr>
        <w:t>进出口商品验证管理权力运行流程图</w:t>
      </w:r>
    </w:p>
    <w:p w:rsidR="008B0284" w:rsidRDefault="008B0284" w:rsidP="0092425C">
      <w:pPr>
        <w:rPr>
          <w:rFonts w:cs="Times New Roman"/>
        </w:rPr>
      </w:pPr>
      <w:r>
        <w:rPr>
          <w:noProof/>
        </w:rPr>
        <w:pict>
          <v:group id="组合 22" o:spid="_x0000_s1026" style="position:absolute;left:0;text-align:left;margin-left:30.5pt;margin-top:27.45pt;width:417.75pt;height:286.15pt;z-index:251658240" coordorigin="1205,3470" coordsize="8355,5723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7" type="#_x0000_t202" style="position:absolute;left:1924;top:3470;width:6808;height:439;visibility:visible">
              <v:textbox>
                <w:txbxContent>
                  <w:p w:rsidR="008B0284" w:rsidRPr="00E9280D" w:rsidRDefault="008B0284" w:rsidP="0044715D">
                    <w:pPr>
                      <w:spacing w:line="3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E9280D">
                      <w:rPr>
                        <w:rFonts w:ascii="??_GB2312" w:eastAsia="Times New Roman" w:cs="??_GB2312"/>
                      </w:rPr>
                      <w:t>申请人报检</w:t>
                    </w:r>
                  </w:p>
                </w:txbxContent>
              </v:textbox>
            </v:shape>
            <v:shape id="Text Box 18" o:spid="_x0000_s1028" type="#_x0000_t202" style="position:absolute;left:3191;top:7097;width:4136;height:550;visibility:visible">
              <v:textbox>
                <w:txbxContent>
                  <w:p w:rsidR="008B0284" w:rsidRPr="00E9280D" w:rsidRDefault="008B0284" w:rsidP="0044715D">
                    <w:pPr>
                      <w:spacing w:line="3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E9280D">
                      <w:rPr>
                        <w:rFonts w:ascii="??_GB2312" w:eastAsia="Times New Roman" w:cs="??_GB2312"/>
                      </w:rPr>
                      <w:t>查验许可证件</w:t>
                    </w:r>
                  </w:p>
                  <w:p w:rsidR="008B0284" w:rsidRPr="00E9280D" w:rsidRDefault="008B0284" w:rsidP="0044715D">
                    <w:pPr>
                      <w:spacing w:line="3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</w:p>
                </w:txbxContent>
              </v:textbox>
            </v:shape>
            <v:shape id="Text Box 19" o:spid="_x0000_s1029" type="#_x0000_t202" style="position:absolute;left:1924;top:4406;width:6808;height:513;visibility:visible">
              <v:textbox>
                <w:txbxContent>
                  <w:p w:rsidR="008B0284" w:rsidRPr="00E9280D" w:rsidRDefault="008B0284" w:rsidP="0044715D">
                    <w:pPr>
                      <w:spacing w:line="3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E9280D">
                      <w:rPr>
                        <w:rFonts w:ascii="??_GB2312" w:eastAsia="Times New Roman" w:cs="??_GB2312"/>
                      </w:rPr>
                      <w:t>各分支局检务部门受理报检</w:t>
                    </w:r>
                  </w:p>
                </w:txbxContent>
              </v:textbox>
            </v:shape>
            <v:shape id="Text Box 20" o:spid="_x0000_s1030" type="#_x0000_t202" style="position:absolute;left:4332;top:8572;width:5228;height:621;visibility:visible">
              <v:textbox>
                <w:txbxContent>
                  <w:p w:rsidR="008B0284" w:rsidRPr="00E9280D" w:rsidRDefault="008B0284" w:rsidP="0044715D">
                    <w:pPr>
                      <w:spacing w:line="40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E9280D">
                      <w:rPr>
                        <w:rFonts w:ascii="??_GB2312" w:eastAsia="Times New Roman" w:cs="??_GB2312"/>
                      </w:rPr>
                      <w:t>无法提供或获证不符的，不予出具通关证明</w:t>
                    </w:r>
                  </w:p>
                </w:txbxContent>
              </v:textbox>
            </v:shape>
            <v:line id="Line 21" o:spid="_x0000_s1031" style="position:absolute;visibility:visible" from="5265,4919" to="5266,5387" o:connectortype="straight">
              <v:stroke endarrow="block"/>
            </v:line>
            <v:line id="Line 22" o:spid="_x0000_s1032" style="position:absolute;visibility:visible" from="5266,3909" to="5267,4406" o:connectortype="straight">
              <v:stroke endarrow="block"/>
            </v:line>
            <v:line id="Line 23" o:spid="_x0000_s1033" style="position:absolute;flip:x;visibility:visible" from="5267,6473" to="5268,7097" o:connectortype="straight">
              <v:stroke endarrow="block"/>
            </v:line>
            <v:shape id="Text Box 24" o:spid="_x0000_s1034" type="#_x0000_t202" style="position:absolute;left:1205;top:8572;width:2834;height:621;visibility:visible">
              <v:textbox>
                <w:txbxContent>
                  <w:p w:rsidR="008B0284" w:rsidRPr="00E9280D" w:rsidRDefault="008B0284" w:rsidP="0044715D">
                    <w:pPr>
                      <w:spacing w:line="40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E9280D">
                      <w:rPr>
                        <w:rFonts w:ascii="??_GB2312" w:eastAsia="Times New Roman" w:cs="??_GB2312"/>
                      </w:rPr>
                      <w:t>出具通关单证</w:t>
                    </w:r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25" o:spid="_x0000_s1035" type="#_x0000_t110" style="position:absolute;left:2833;top:5387;width:4944;height:1086;visibility:visible">
              <v:textbox>
                <w:txbxContent>
                  <w:p w:rsidR="008B0284" w:rsidRDefault="008B0284" w:rsidP="0044715D">
                    <w:pPr>
                      <w:spacing w:line="26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E9280D">
                      <w:rPr>
                        <w:rFonts w:ascii="??_GB2312" w:eastAsia="Times New Roman" w:cs="??_GB2312"/>
                      </w:rPr>
                      <w:t>审查报检货物是否</w:t>
                    </w:r>
                  </w:p>
                  <w:p w:rsidR="008B0284" w:rsidRPr="00E9280D" w:rsidRDefault="008B0284" w:rsidP="0044715D">
                    <w:pPr>
                      <w:spacing w:line="26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E9280D">
                      <w:rPr>
                        <w:rFonts w:ascii="??_GB2312" w:eastAsia="Times New Roman" w:cs="??_GB2312"/>
                      </w:rPr>
                      <w:t>需要许可证</w:t>
                    </w:r>
                  </w:p>
                </w:txbxContent>
              </v:textbox>
            </v:shape>
            <v:line id="Line 26" o:spid="_x0000_s1036" style="position:absolute;flip:x;visibility:visible" from="2225,5921" to="2225,8560" o:connectortype="straight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7" o:spid="_x0000_s1037" type="#_x0000_t32" style="position:absolute;left:2225;top:5921;width:608;height:0;flip:x;visibility:visible" o:connectortype="straight"/>
            <v:shape id="AutoShape 28" o:spid="_x0000_s1038" type="#_x0000_t32" style="position:absolute;left:3007;top:8133;width:3847;height:0;visibility:visible" o:connectortype="straight"/>
            <v:shape id="AutoShape 29" o:spid="_x0000_s1039" type="#_x0000_t32" style="position:absolute;left:3007;top:8133;width:0;height:427;visibility:visible" o:connectortype="straight">
              <v:stroke endarrow="block"/>
            </v:shape>
            <v:shape id="AutoShape 30" o:spid="_x0000_s1040" type="#_x0000_t32" style="position:absolute;left:6854;top:8145;width:0;height:427;visibility:visible" o:connectortype="straight">
              <v:stroke endarrow="block"/>
            </v:shape>
            <v:shape id="AutoShape 31" o:spid="_x0000_s1041" type="#_x0000_t32" style="position:absolute;left:5265;top:7647;width:0;height:486;flip:y;visibility:visible" o:connectortype="straight"/>
          </v:group>
        </w:pict>
      </w: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</w:p>
    <w:p w:rsidR="008B0284" w:rsidRDefault="008B0284" w:rsidP="00693C5C">
      <w:pPr>
        <w:rPr>
          <w:rFonts w:cs="Times New Roman"/>
        </w:rPr>
      </w:pPr>
    </w:p>
    <w:p w:rsidR="008B0284" w:rsidRDefault="008B0284" w:rsidP="00693C5C">
      <w:pPr>
        <w:rPr>
          <w:rFonts w:cs="Times New Roman"/>
        </w:rPr>
      </w:pPr>
    </w:p>
    <w:p w:rsidR="008B0284" w:rsidRDefault="008B0284" w:rsidP="00693C5C">
      <w:pPr>
        <w:rPr>
          <w:rFonts w:cs="Times New Roman"/>
        </w:rPr>
      </w:pPr>
    </w:p>
    <w:p w:rsidR="008B0284" w:rsidRDefault="008B0284" w:rsidP="00693C5C">
      <w:pPr>
        <w:rPr>
          <w:rFonts w:cs="Times New Roman"/>
        </w:rPr>
      </w:pPr>
    </w:p>
    <w:p w:rsidR="008B0284" w:rsidRDefault="008B0284" w:rsidP="00693C5C">
      <w:pPr>
        <w:rPr>
          <w:rFonts w:cs="Times New Roman"/>
        </w:rPr>
      </w:pPr>
    </w:p>
    <w:p w:rsidR="008B0284" w:rsidRPr="00693C5C" w:rsidRDefault="008B0284" w:rsidP="00693C5C">
      <w:pPr>
        <w:rPr>
          <w:rFonts w:cs="Times New Roman"/>
        </w:rPr>
      </w:pPr>
      <w:bookmarkStart w:id="0" w:name="_GoBack"/>
      <w:bookmarkEnd w:id="0"/>
    </w:p>
    <w:p w:rsidR="008B0284" w:rsidRPr="00693C5C" w:rsidRDefault="008B0284" w:rsidP="00693C5C">
      <w:pPr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监督渠道：宝坻局投诉举报电话</w:t>
      </w:r>
      <w:r>
        <w:rPr>
          <w:rFonts w:ascii="仿宋" w:eastAsia="仿宋" w:hAnsi="仿宋"/>
          <w:sz w:val="18"/>
          <w:szCs w:val="18"/>
          <w:lang w:val="zh-CN"/>
        </w:rPr>
        <w:t>022-82683462</w:t>
      </w:r>
    </w:p>
    <w:sectPr w:rsidR="008B0284" w:rsidRPr="00693C5C" w:rsidSect="00CE3F2C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284" w:rsidRDefault="008B0284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B0284" w:rsidRDefault="008B0284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_GB2312">
    <w:altName w:val="Consola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284" w:rsidRDefault="008B0284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B0284" w:rsidRDefault="008B0284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53365"/>
    <w:rsid w:val="00087970"/>
    <w:rsid w:val="000A26E9"/>
    <w:rsid w:val="000A5A18"/>
    <w:rsid w:val="000D53AA"/>
    <w:rsid w:val="001109FD"/>
    <w:rsid w:val="00115C7F"/>
    <w:rsid w:val="001872A0"/>
    <w:rsid w:val="001B3988"/>
    <w:rsid w:val="001B3CD0"/>
    <w:rsid w:val="001E22CC"/>
    <w:rsid w:val="002A5933"/>
    <w:rsid w:val="002D5C17"/>
    <w:rsid w:val="003312AB"/>
    <w:rsid w:val="00391517"/>
    <w:rsid w:val="00442FCA"/>
    <w:rsid w:val="0044715D"/>
    <w:rsid w:val="004540D5"/>
    <w:rsid w:val="00456B65"/>
    <w:rsid w:val="00456F7B"/>
    <w:rsid w:val="004B709A"/>
    <w:rsid w:val="004D171B"/>
    <w:rsid w:val="004F1CC6"/>
    <w:rsid w:val="005B5EEC"/>
    <w:rsid w:val="005C38DF"/>
    <w:rsid w:val="005F4DDA"/>
    <w:rsid w:val="006475BE"/>
    <w:rsid w:val="00693C5C"/>
    <w:rsid w:val="006A2D9D"/>
    <w:rsid w:val="0074570C"/>
    <w:rsid w:val="007516FC"/>
    <w:rsid w:val="008B0284"/>
    <w:rsid w:val="008D49B4"/>
    <w:rsid w:val="0092425C"/>
    <w:rsid w:val="009564E3"/>
    <w:rsid w:val="00963BFF"/>
    <w:rsid w:val="009C5785"/>
    <w:rsid w:val="009D69B0"/>
    <w:rsid w:val="00A2268B"/>
    <w:rsid w:val="00A3467B"/>
    <w:rsid w:val="00A56ADF"/>
    <w:rsid w:val="00A7733B"/>
    <w:rsid w:val="00A81068"/>
    <w:rsid w:val="00AA4525"/>
    <w:rsid w:val="00AB59C8"/>
    <w:rsid w:val="00AC6A78"/>
    <w:rsid w:val="00B00063"/>
    <w:rsid w:val="00B423E2"/>
    <w:rsid w:val="00B65843"/>
    <w:rsid w:val="00B7371B"/>
    <w:rsid w:val="00B9426D"/>
    <w:rsid w:val="00C173AB"/>
    <w:rsid w:val="00C464B1"/>
    <w:rsid w:val="00CA7AE3"/>
    <w:rsid w:val="00CB5C4A"/>
    <w:rsid w:val="00CE3F2C"/>
    <w:rsid w:val="00CF2B54"/>
    <w:rsid w:val="00D20B1F"/>
    <w:rsid w:val="00D76645"/>
    <w:rsid w:val="00D87B16"/>
    <w:rsid w:val="00DA6E82"/>
    <w:rsid w:val="00E03D79"/>
    <w:rsid w:val="00E25A2E"/>
    <w:rsid w:val="00E34EE6"/>
    <w:rsid w:val="00E43E58"/>
    <w:rsid w:val="00E54C5F"/>
    <w:rsid w:val="00E86C31"/>
    <w:rsid w:val="00E9280D"/>
    <w:rsid w:val="00E96B8D"/>
    <w:rsid w:val="00ED0FB7"/>
    <w:rsid w:val="00F44B97"/>
    <w:rsid w:val="00F61698"/>
    <w:rsid w:val="00F95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75B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59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59C8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A6E82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CharCharChar1">
    <w:name w:val="Char Char Char Char Char Char1"/>
    <w:basedOn w:val="Normal"/>
    <w:autoRedefine/>
    <w:uiPriority w:val="99"/>
    <w:rsid w:val="00F95B1A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10</Words>
  <Characters>62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</cp:revision>
  <cp:lastPrinted>2015-07-29T07:22:00Z</cp:lastPrinted>
  <dcterms:created xsi:type="dcterms:W3CDTF">2015-04-02T09:29:00Z</dcterms:created>
  <dcterms:modified xsi:type="dcterms:W3CDTF">2016-10-10T02:31:00Z</dcterms:modified>
</cp:coreProperties>
</file>